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24BA1A" w14:textId="77777777" w:rsidR="00C319D8" w:rsidRDefault="00C319D8" w:rsidP="00C319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Margaret PYGOT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d.ca.1485)</w:t>
      </w:r>
    </w:p>
    <w:p w14:paraId="33042D8C" w14:textId="77777777" w:rsidR="00C319D8" w:rsidRDefault="00C319D8" w:rsidP="00C319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Widow.</w:t>
      </w:r>
    </w:p>
    <w:p w14:paraId="425423E1" w14:textId="77777777" w:rsidR="00C319D8" w:rsidRDefault="00C319D8" w:rsidP="00C319D8">
      <w:pPr>
        <w:pStyle w:val="NoSpacing"/>
        <w:rPr>
          <w:rFonts w:cs="Times New Roman"/>
          <w:szCs w:val="24"/>
        </w:rPr>
      </w:pPr>
    </w:p>
    <w:p w14:paraId="30F140A3" w14:textId="77777777" w:rsidR="00C319D8" w:rsidRDefault="00C319D8" w:rsidP="00C319D8">
      <w:pPr>
        <w:pStyle w:val="NoSpacing"/>
        <w:rPr>
          <w:rFonts w:cs="Times New Roman"/>
          <w:szCs w:val="24"/>
        </w:rPr>
      </w:pPr>
    </w:p>
    <w:p w14:paraId="32497526" w14:textId="77777777" w:rsidR="00C319D8" w:rsidRDefault="00C319D8" w:rsidP="00C319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Nov.1485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Yorkshire.</w:t>
      </w:r>
    </w:p>
    <w:p w14:paraId="471FF4AB" w14:textId="77777777" w:rsidR="00C319D8" w:rsidRDefault="00C319D8" w:rsidP="00C319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1485-1509 p.4)</w:t>
      </w:r>
    </w:p>
    <w:p w14:paraId="2FFA1100" w14:textId="77777777" w:rsidR="00C319D8" w:rsidRDefault="00C319D8" w:rsidP="00C319D8">
      <w:pPr>
        <w:pStyle w:val="NoSpacing"/>
        <w:rPr>
          <w:rFonts w:cs="Times New Roman"/>
          <w:szCs w:val="24"/>
        </w:rPr>
      </w:pPr>
    </w:p>
    <w:p w14:paraId="276AEE6A" w14:textId="77777777" w:rsidR="00C319D8" w:rsidRDefault="00C319D8" w:rsidP="00C319D8">
      <w:pPr>
        <w:pStyle w:val="NoSpacing"/>
        <w:rPr>
          <w:rFonts w:cs="Times New Roman"/>
          <w:szCs w:val="24"/>
        </w:rPr>
      </w:pPr>
    </w:p>
    <w:p w14:paraId="4C4921F0" w14:textId="77777777" w:rsidR="00C319D8" w:rsidRDefault="00C319D8" w:rsidP="00C319D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July 2024</w:t>
      </w:r>
    </w:p>
    <w:p w14:paraId="7EB8932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5386C5" w14:textId="77777777" w:rsidR="00C319D8" w:rsidRDefault="00C319D8" w:rsidP="009139A6">
      <w:r>
        <w:separator/>
      </w:r>
    </w:p>
  </w:endnote>
  <w:endnote w:type="continuationSeparator" w:id="0">
    <w:p w14:paraId="543BB9F8" w14:textId="77777777" w:rsidR="00C319D8" w:rsidRDefault="00C319D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D1820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EEF8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9ED4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3F2835" w14:textId="77777777" w:rsidR="00C319D8" w:rsidRDefault="00C319D8" w:rsidP="009139A6">
      <w:r>
        <w:separator/>
      </w:r>
    </w:p>
  </w:footnote>
  <w:footnote w:type="continuationSeparator" w:id="0">
    <w:p w14:paraId="4DDC088A" w14:textId="77777777" w:rsidR="00C319D8" w:rsidRDefault="00C319D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D37D2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132E4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68392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9D8"/>
    <w:rsid w:val="000666E0"/>
    <w:rsid w:val="001C5947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319D8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1E9C9F"/>
  <w15:chartTrackingRefBased/>
  <w15:docId w15:val="{311E1DF1-0301-44B9-AF5B-2EF36B670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2024-07-07T15:06:00Z</dcterms:created>
  <dcterms:modified xsi:type="dcterms:W3CDTF">2024-07-07T15:06:00Z</dcterms:modified>
</cp:coreProperties>
</file>